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D9017" w14:textId="77777777" w:rsidR="00052993" w:rsidRDefault="00052993" w:rsidP="00052993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RADCOK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fl.1454)</w:t>
      </w:r>
    </w:p>
    <w:p w14:paraId="762D9599" w14:textId="77777777" w:rsidR="00052993" w:rsidRDefault="00052993" w:rsidP="000529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Tower Ward, London.</w:t>
      </w:r>
    </w:p>
    <w:p w14:paraId="4DD10737" w14:textId="77777777" w:rsidR="00052993" w:rsidRDefault="00052993" w:rsidP="00052993">
      <w:pPr>
        <w:pStyle w:val="NoSpacing"/>
        <w:rPr>
          <w:rFonts w:cs="Times New Roman"/>
          <w:szCs w:val="24"/>
        </w:rPr>
      </w:pPr>
    </w:p>
    <w:p w14:paraId="670EB3E7" w14:textId="77777777" w:rsidR="00052993" w:rsidRDefault="00052993" w:rsidP="00052993">
      <w:pPr>
        <w:pStyle w:val="NoSpacing"/>
        <w:rPr>
          <w:rFonts w:cs="Times New Roman"/>
          <w:szCs w:val="24"/>
        </w:rPr>
      </w:pPr>
    </w:p>
    <w:p w14:paraId="3A18867A" w14:textId="77777777" w:rsidR="00052993" w:rsidRDefault="00052993" w:rsidP="000529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Feb.1454</w:t>
      </w:r>
      <w:r>
        <w:rPr>
          <w:rFonts w:cs="Times New Roman"/>
          <w:szCs w:val="24"/>
        </w:rPr>
        <w:tab/>
        <w:t>He was elected one of the Constables.</w:t>
      </w:r>
    </w:p>
    <w:p w14:paraId="59EBBCD4" w14:textId="77777777" w:rsidR="00052993" w:rsidRDefault="00052993" w:rsidP="00052993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3B7E7EF" w14:textId="77777777" w:rsidR="00052993" w:rsidRDefault="00052993" w:rsidP="00052993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p.554)</w:t>
      </w:r>
    </w:p>
    <w:p w14:paraId="01498A47" w14:textId="77777777" w:rsidR="00052993" w:rsidRDefault="00052993" w:rsidP="00052993">
      <w:pPr>
        <w:pStyle w:val="NoSpacing"/>
        <w:rPr>
          <w:rFonts w:eastAsia="Times New Roman" w:cs="Times New Roman"/>
          <w:szCs w:val="24"/>
        </w:rPr>
      </w:pPr>
    </w:p>
    <w:p w14:paraId="7D4A8015" w14:textId="77777777" w:rsidR="00052993" w:rsidRDefault="00052993" w:rsidP="00052993">
      <w:pPr>
        <w:pStyle w:val="NoSpacing"/>
        <w:rPr>
          <w:rFonts w:eastAsia="Times New Roman" w:cs="Times New Roman"/>
          <w:szCs w:val="24"/>
        </w:rPr>
      </w:pPr>
    </w:p>
    <w:p w14:paraId="2E20B1F9" w14:textId="77777777" w:rsidR="00052993" w:rsidRDefault="00052993" w:rsidP="000529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January 2024</w:t>
      </w:r>
    </w:p>
    <w:p w14:paraId="18F029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9FBF3" w14:textId="77777777" w:rsidR="00052993" w:rsidRDefault="00052993" w:rsidP="009139A6">
      <w:r>
        <w:separator/>
      </w:r>
    </w:p>
  </w:endnote>
  <w:endnote w:type="continuationSeparator" w:id="0">
    <w:p w14:paraId="3022EF0D" w14:textId="77777777" w:rsidR="00052993" w:rsidRDefault="000529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5B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C9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5E5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BD48F" w14:textId="77777777" w:rsidR="00052993" w:rsidRDefault="00052993" w:rsidP="009139A6">
      <w:r>
        <w:separator/>
      </w:r>
    </w:p>
  </w:footnote>
  <w:footnote w:type="continuationSeparator" w:id="0">
    <w:p w14:paraId="39C79B6E" w14:textId="77777777" w:rsidR="00052993" w:rsidRDefault="000529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864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9C1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FEF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993"/>
    <w:rsid w:val="0005299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34906"/>
  <w15:chartTrackingRefBased/>
  <w15:docId w15:val="{81805BBF-5A27-46B2-9814-0D5793906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2024-01-18T17:38:00Z</dcterms:created>
  <dcterms:modified xsi:type="dcterms:W3CDTF">2024-01-18T17:38:00Z</dcterms:modified>
</cp:coreProperties>
</file>